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7ED9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David KYNNESBURY</w:t>
      </w:r>
      <w:r>
        <w:rPr>
          <w:rFonts w:cs="Times New Roman"/>
          <w:szCs w:val="24"/>
        </w:rPr>
        <w:t xml:space="preserve">         (fl.1483)</w:t>
      </w:r>
    </w:p>
    <w:p w14:paraId="50884B2F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Cheshunt, Hertfordshire. Clerk.</w:t>
      </w:r>
    </w:p>
    <w:p w14:paraId="17B929C3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</w:p>
    <w:p w14:paraId="3583CF98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</w:p>
    <w:p w14:paraId="1CBFC513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Reginald Silber, Prior of Holy </w:t>
      </w:r>
      <w:proofErr w:type="spellStart"/>
      <w:r>
        <w:rPr>
          <w:rFonts w:cs="Times New Roman"/>
          <w:szCs w:val="24"/>
        </w:rPr>
        <w:t>Sepulchre</w:t>
      </w:r>
      <w:proofErr w:type="spellEnd"/>
      <w:r>
        <w:rPr>
          <w:rFonts w:cs="Times New Roman"/>
          <w:szCs w:val="24"/>
        </w:rPr>
        <w:t xml:space="preserve"> Priory, brought a plaint of trespass</w:t>
      </w:r>
    </w:p>
    <w:p w14:paraId="03F82EFD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the taking of a box of money against him.</w:t>
      </w:r>
    </w:p>
    <w:p w14:paraId="632F6584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C566F57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</w:p>
    <w:p w14:paraId="0AFA3626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</w:p>
    <w:p w14:paraId="3BFC059B" w14:textId="77777777" w:rsidR="008E5591" w:rsidRDefault="008E5591" w:rsidP="008E55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March 2025</w:t>
      </w:r>
    </w:p>
    <w:p w14:paraId="084278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6FC6" w14:textId="77777777" w:rsidR="008E5591" w:rsidRDefault="008E5591" w:rsidP="009139A6">
      <w:r>
        <w:separator/>
      </w:r>
    </w:p>
  </w:endnote>
  <w:endnote w:type="continuationSeparator" w:id="0">
    <w:p w14:paraId="210DBFB9" w14:textId="77777777" w:rsidR="008E5591" w:rsidRDefault="008E55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CF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FD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46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CE30" w14:textId="77777777" w:rsidR="008E5591" w:rsidRDefault="008E5591" w:rsidP="009139A6">
      <w:r>
        <w:separator/>
      </w:r>
    </w:p>
  </w:footnote>
  <w:footnote w:type="continuationSeparator" w:id="0">
    <w:p w14:paraId="118021CD" w14:textId="77777777" w:rsidR="008E5591" w:rsidRDefault="008E55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F7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6AC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94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91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8E5591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608F4"/>
  <w15:chartTrackingRefBased/>
  <w15:docId w15:val="{62C5490A-524E-40C8-961B-B50B83AB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55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2025-03-23T20:55:00Z</dcterms:created>
  <dcterms:modified xsi:type="dcterms:W3CDTF">2025-03-23T20:56:00Z</dcterms:modified>
</cp:coreProperties>
</file>